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19"/>
        <w:gridCol w:w="709"/>
        <w:gridCol w:w="4925"/>
      </w:tblGrid>
      <w:tr w:rsidR="00E73DAB" w:rsidRPr="006F72E6" w:rsidTr="00E73DA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73DAB" w:rsidRPr="00D2499E" w:rsidRDefault="00E73DAB" w:rsidP="00E73DAB">
            <w:pPr>
              <w:pStyle w:val="10"/>
              <w:spacing w:line="240" w:lineRule="auto"/>
              <w:ind w:right="3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ФЕДЕРАЛЬНАЯ СЛУЖБА </w:t>
            </w:r>
          </w:p>
          <w:p w:rsidR="00E73DAB" w:rsidRPr="006A6A28" w:rsidRDefault="00E73DAB" w:rsidP="00E73DAB">
            <w:pPr>
              <w:pStyle w:val="10"/>
              <w:spacing w:line="240" w:lineRule="auto"/>
              <w:ind w:right="34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ГОСУДАРСТВЕННОЙ СТАТИСТИКИ (</w:t>
            </w:r>
            <w:r w:rsidRPr="006A6A28">
              <w:rPr>
                <w:b w:val="0"/>
                <w:sz w:val="22"/>
                <w:szCs w:val="22"/>
              </w:rPr>
              <w:t>РОССТАТ</w:t>
            </w:r>
            <w:r>
              <w:rPr>
                <w:b w:val="0"/>
                <w:sz w:val="22"/>
                <w:szCs w:val="22"/>
              </w:rPr>
              <w:t>)</w:t>
            </w:r>
          </w:p>
          <w:p w:rsidR="00E73DAB" w:rsidRPr="00E71839" w:rsidRDefault="00E73DAB" w:rsidP="00E73DAB">
            <w:pPr>
              <w:pStyle w:val="10"/>
              <w:spacing w:line="240" w:lineRule="auto"/>
              <w:ind w:right="34"/>
              <w:rPr>
                <w:sz w:val="16"/>
                <w:szCs w:val="16"/>
              </w:rPr>
            </w:pPr>
          </w:p>
          <w:p w:rsidR="00E73DAB" w:rsidRPr="00D2499E" w:rsidRDefault="00E73DAB" w:rsidP="00E73DAB">
            <w:pPr>
              <w:tabs>
                <w:tab w:val="left" w:pos="1080"/>
              </w:tabs>
              <w:ind w:right="34" w:firstLine="0"/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ТЕРРИТОРИАЛЬНЫЙ ОРГАН </w:t>
            </w:r>
          </w:p>
          <w:p w:rsidR="00E73DAB" w:rsidRPr="00E73DAB" w:rsidRDefault="00E73DAB" w:rsidP="00E73DAB">
            <w:pPr>
              <w:tabs>
                <w:tab w:val="left" w:pos="1080"/>
              </w:tabs>
              <w:ind w:right="34" w:firstLine="0"/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ФЕДЕРАЛЬНОЙ СЛУЖБЫ </w:t>
            </w:r>
          </w:p>
          <w:p w:rsidR="00E73DAB" w:rsidRPr="00E73DAB" w:rsidRDefault="00E73DAB" w:rsidP="00E73DAB">
            <w:pPr>
              <w:tabs>
                <w:tab w:val="left" w:pos="1080"/>
              </w:tabs>
              <w:ind w:right="34" w:firstLine="0"/>
              <w:jc w:val="center"/>
              <w:rPr>
                <w:rFonts w:ascii="Times New Roman CYR" w:hAnsi="Times New Roman CYR" w:cs="Times New Roman CYR"/>
                <w:b/>
                <w:bCs/>
                <w:sz w:val="20"/>
              </w:rPr>
            </w:pP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>ГОСУДАРСТВЕННОЙ СТАТИСТИКИ ПО КАМЧАТСКОМУ КРАЮ</w:t>
            </w:r>
            <w:r w:rsidRPr="006A6A28">
              <w:rPr>
                <w:rFonts w:ascii="Times New Roman CYR" w:hAnsi="Times New Roman CYR" w:cs="Times New Roman CYR"/>
                <w:b/>
                <w:bCs/>
                <w:sz w:val="20"/>
              </w:rPr>
              <w:t xml:space="preserve"> </w:t>
            </w:r>
          </w:p>
          <w:p w:rsidR="00E73DAB" w:rsidRPr="009C63D8" w:rsidRDefault="00E73DAB" w:rsidP="00E73DAB">
            <w:pPr>
              <w:tabs>
                <w:tab w:val="left" w:pos="1080"/>
              </w:tabs>
              <w:ind w:right="34" w:firstLine="0"/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E71839">
              <w:rPr>
                <w:rFonts w:ascii="Times New Roman CYR" w:hAnsi="Times New Roman CYR" w:cs="Times New Roman CYR"/>
                <w:b/>
                <w:bCs/>
                <w:sz w:val="20"/>
              </w:rPr>
              <w:t>(КАМЧАТСТАТ)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3DAB" w:rsidRPr="006F72E6" w:rsidRDefault="00E73DAB" w:rsidP="00E73DAB">
            <w:pPr>
              <w:pStyle w:val="a5"/>
              <w:rPr>
                <w:rFonts w:ascii="Times New Roman" w:hAnsi="Times New Roman"/>
                <w:bCs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3DAB" w:rsidRPr="006F72E6" w:rsidRDefault="00E73DAB" w:rsidP="00E73DAB">
            <w:pPr>
              <w:ind w:left="459"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Для возможного опубликования в</w:t>
            </w:r>
            <w:r>
              <w:rPr>
                <w:rFonts w:ascii="Times New Roman" w:hAnsi="Times New Roman"/>
                <w:b/>
                <w:sz w:val="24"/>
              </w:rPr>
              <w:br/>
            </w:r>
            <w:r w:rsidRPr="006F72E6">
              <w:rPr>
                <w:rFonts w:ascii="Times New Roman" w:hAnsi="Times New Roman"/>
                <w:b/>
                <w:sz w:val="24"/>
              </w:rPr>
              <w:t>печати со ссылкой на Камчатстат</w:t>
            </w:r>
          </w:p>
        </w:tc>
      </w:tr>
      <w:tr w:rsidR="00E73DAB" w:rsidRPr="006F72E6" w:rsidTr="00E73DA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E73DAB" w:rsidRDefault="00E73DAB" w:rsidP="00E73DAB">
            <w:pPr>
              <w:pStyle w:val="10"/>
              <w:spacing w:line="240" w:lineRule="auto"/>
              <w:ind w:right="34"/>
              <w:rPr>
                <w:b w:val="0"/>
                <w:sz w:val="18"/>
                <w:szCs w:val="18"/>
              </w:rPr>
            </w:pPr>
            <w:proofErr w:type="spellStart"/>
            <w:r>
              <w:rPr>
                <w:b w:val="0"/>
                <w:sz w:val="18"/>
                <w:szCs w:val="18"/>
              </w:rPr>
              <w:t>Кроноцкая</w:t>
            </w:r>
            <w:proofErr w:type="spellEnd"/>
            <w:r>
              <w:rPr>
                <w:b w:val="0"/>
                <w:sz w:val="18"/>
                <w:szCs w:val="18"/>
              </w:rPr>
              <w:t xml:space="preserve"> ул., д. 14,</w:t>
            </w:r>
          </w:p>
          <w:p w:rsidR="00E73DAB" w:rsidRPr="00393782" w:rsidRDefault="00E73DAB" w:rsidP="00E73DAB">
            <w:pPr>
              <w:pStyle w:val="10"/>
              <w:spacing w:line="240" w:lineRule="auto"/>
              <w:ind w:right="34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 г. Петропавловск-</w:t>
            </w:r>
            <w:r w:rsidRPr="00393782">
              <w:rPr>
                <w:b w:val="0"/>
                <w:sz w:val="18"/>
                <w:szCs w:val="18"/>
              </w:rPr>
              <w:t>Ка</w:t>
            </w:r>
            <w:r>
              <w:rPr>
                <w:b w:val="0"/>
                <w:sz w:val="18"/>
                <w:szCs w:val="18"/>
              </w:rPr>
              <w:t>мчатский</w:t>
            </w:r>
            <w:r w:rsidRPr="009844C7">
              <w:rPr>
                <w:b w:val="0"/>
                <w:sz w:val="18"/>
                <w:szCs w:val="18"/>
              </w:rPr>
              <w:t xml:space="preserve">,  </w:t>
            </w:r>
            <w:r>
              <w:rPr>
                <w:b w:val="0"/>
                <w:sz w:val="18"/>
                <w:szCs w:val="18"/>
              </w:rPr>
              <w:t>683017</w:t>
            </w:r>
          </w:p>
          <w:p w:rsidR="00E73DAB" w:rsidRPr="009844C7" w:rsidRDefault="00E73DAB" w:rsidP="00E73DAB">
            <w:pPr>
              <w:pStyle w:val="10"/>
              <w:spacing w:line="240" w:lineRule="auto"/>
              <w:ind w:right="34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Т</w:t>
            </w:r>
            <w:r w:rsidRPr="009844C7">
              <w:rPr>
                <w:b w:val="0"/>
                <w:sz w:val="18"/>
                <w:szCs w:val="18"/>
              </w:rPr>
              <w:t>ел.: (</w:t>
            </w:r>
            <w:r>
              <w:rPr>
                <w:b w:val="0"/>
                <w:sz w:val="18"/>
                <w:szCs w:val="18"/>
              </w:rPr>
              <w:t>4152</w:t>
            </w:r>
            <w:r w:rsidRPr="009844C7">
              <w:rPr>
                <w:b w:val="0"/>
                <w:sz w:val="18"/>
                <w:szCs w:val="18"/>
              </w:rPr>
              <w:t xml:space="preserve">) </w:t>
            </w:r>
            <w:r>
              <w:rPr>
                <w:b w:val="0"/>
                <w:sz w:val="18"/>
                <w:szCs w:val="18"/>
              </w:rPr>
              <w:t>21-99-00</w:t>
            </w:r>
            <w:r w:rsidRPr="009844C7">
              <w:rPr>
                <w:b w:val="0"/>
                <w:sz w:val="18"/>
                <w:szCs w:val="18"/>
              </w:rPr>
              <w:t>, факс: (</w:t>
            </w:r>
            <w:r>
              <w:rPr>
                <w:b w:val="0"/>
                <w:sz w:val="18"/>
                <w:szCs w:val="18"/>
              </w:rPr>
              <w:t>4152</w:t>
            </w:r>
            <w:r w:rsidRPr="009844C7">
              <w:rPr>
                <w:b w:val="0"/>
                <w:sz w:val="18"/>
                <w:szCs w:val="18"/>
              </w:rPr>
              <w:t xml:space="preserve">) </w:t>
            </w:r>
            <w:r>
              <w:rPr>
                <w:b w:val="0"/>
                <w:sz w:val="18"/>
                <w:szCs w:val="18"/>
              </w:rPr>
              <w:t>21-99-11</w:t>
            </w:r>
          </w:p>
          <w:p w:rsidR="00E73DAB" w:rsidRPr="00A46A09" w:rsidRDefault="005E2138" w:rsidP="00E73DAB">
            <w:pPr>
              <w:pStyle w:val="10"/>
              <w:spacing w:line="240" w:lineRule="auto"/>
              <w:ind w:right="34"/>
              <w:rPr>
                <w:b w:val="0"/>
                <w:sz w:val="18"/>
                <w:szCs w:val="18"/>
              </w:rPr>
            </w:pPr>
            <w:hyperlink r:id="rId8" w:history="1">
              <w:r w:rsidR="00E73DAB" w:rsidRPr="00A46A09">
                <w:rPr>
                  <w:rStyle w:val="ac"/>
                  <w:b w:val="0"/>
                  <w:sz w:val="18"/>
                  <w:szCs w:val="18"/>
                  <w:lang w:val="en-US"/>
                </w:rPr>
                <w:t>http</w:t>
              </w:r>
              <w:r w:rsidR="00E73DAB" w:rsidRPr="00A46A09">
                <w:rPr>
                  <w:rStyle w:val="ac"/>
                  <w:b w:val="0"/>
                  <w:sz w:val="18"/>
                  <w:szCs w:val="18"/>
                </w:rPr>
                <w:t>://</w:t>
              </w:r>
              <w:proofErr w:type="spellStart"/>
              <w:r w:rsidR="00E73DAB" w:rsidRPr="00A46A09">
                <w:rPr>
                  <w:rStyle w:val="ac"/>
                  <w:b w:val="0"/>
                  <w:sz w:val="18"/>
                  <w:szCs w:val="18"/>
                  <w:lang w:val="en-US"/>
                </w:rPr>
                <w:t>kamstat</w:t>
              </w:r>
              <w:proofErr w:type="spellEnd"/>
              <w:r w:rsidR="00E73DAB" w:rsidRPr="00A46A09">
                <w:rPr>
                  <w:rStyle w:val="ac"/>
                  <w:b w:val="0"/>
                  <w:sz w:val="18"/>
                  <w:szCs w:val="18"/>
                </w:rPr>
                <w:t>.</w:t>
              </w:r>
              <w:proofErr w:type="spellStart"/>
              <w:r w:rsidR="00E73DAB" w:rsidRPr="00A46A09">
                <w:rPr>
                  <w:rStyle w:val="ac"/>
                  <w:b w:val="0"/>
                  <w:sz w:val="18"/>
                  <w:szCs w:val="18"/>
                  <w:lang w:val="en-US"/>
                </w:rPr>
                <w:t>gks</w:t>
              </w:r>
              <w:proofErr w:type="spellEnd"/>
              <w:r w:rsidR="00E73DAB" w:rsidRPr="00A46A09">
                <w:rPr>
                  <w:rStyle w:val="ac"/>
                  <w:b w:val="0"/>
                  <w:sz w:val="18"/>
                  <w:szCs w:val="18"/>
                </w:rPr>
                <w:t>.</w:t>
              </w:r>
              <w:proofErr w:type="spellStart"/>
              <w:r w:rsidR="00E73DAB" w:rsidRPr="00A46A09">
                <w:rPr>
                  <w:rStyle w:val="ac"/>
                  <w:b w:val="0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E73DAB" w:rsidRPr="00A46A09">
              <w:rPr>
                <w:b w:val="0"/>
                <w:sz w:val="18"/>
                <w:szCs w:val="18"/>
              </w:rPr>
              <w:t>;</w:t>
            </w:r>
          </w:p>
          <w:p w:rsidR="00E73DAB" w:rsidRPr="009C6B2A" w:rsidRDefault="00E73DAB" w:rsidP="00E73DAB">
            <w:pPr>
              <w:pStyle w:val="10"/>
              <w:spacing w:line="240" w:lineRule="auto"/>
              <w:ind w:right="34"/>
              <w:rPr>
                <w:rFonts w:ascii="Times New Roman CYR" w:hAnsi="Times New Roman CYR" w:cs="Times New Roman CYR"/>
                <w:bCs/>
                <w:sz w:val="18"/>
                <w:szCs w:val="18"/>
              </w:rPr>
            </w:pPr>
            <w:r w:rsidRPr="009844C7">
              <w:rPr>
                <w:b w:val="0"/>
                <w:sz w:val="18"/>
                <w:szCs w:val="18"/>
                <w:lang w:val="en-US"/>
              </w:rPr>
              <w:t>E</w:t>
            </w:r>
            <w:r w:rsidRPr="009E5528">
              <w:rPr>
                <w:b w:val="0"/>
                <w:sz w:val="18"/>
                <w:szCs w:val="18"/>
              </w:rPr>
              <w:t>-</w:t>
            </w:r>
            <w:r w:rsidRPr="009844C7">
              <w:rPr>
                <w:b w:val="0"/>
                <w:sz w:val="18"/>
                <w:szCs w:val="18"/>
                <w:lang w:val="en-US"/>
              </w:rPr>
              <w:t>mail</w:t>
            </w:r>
            <w:r w:rsidRPr="009E5528">
              <w:rPr>
                <w:b w:val="0"/>
                <w:sz w:val="18"/>
                <w:szCs w:val="18"/>
              </w:rPr>
              <w:t>:</w:t>
            </w:r>
            <w:proofErr w:type="spellStart"/>
            <w:r>
              <w:rPr>
                <w:b w:val="0"/>
                <w:sz w:val="18"/>
                <w:szCs w:val="18"/>
                <w:lang w:val="en-US"/>
              </w:rPr>
              <w:t>kgstat</w:t>
            </w:r>
            <w:proofErr w:type="spellEnd"/>
            <w:r w:rsidRPr="009E5528">
              <w:rPr>
                <w:b w:val="0"/>
                <w:sz w:val="18"/>
                <w:szCs w:val="18"/>
              </w:rPr>
              <w:t>@</w:t>
            </w:r>
            <w:r>
              <w:rPr>
                <w:b w:val="0"/>
                <w:sz w:val="18"/>
                <w:szCs w:val="18"/>
                <w:lang w:val="en-US"/>
              </w:rPr>
              <w:t>mail</w:t>
            </w:r>
            <w:r w:rsidRPr="009E5528">
              <w:rPr>
                <w:b w:val="0"/>
                <w:sz w:val="18"/>
                <w:szCs w:val="18"/>
              </w:rPr>
              <w:t>.</w:t>
            </w:r>
            <w:proofErr w:type="spellStart"/>
            <w:r>
              <w:rPr>
                <w:b w:val="0"/>
                <w:sz w:val="18"/>
                <w:szCs w:val="18"/>
                <w:lang w:val="en-US"/>
              </w:rPr>
              <w:t>kamchatka</w:t>
            </w:r>
            <w:proofErr w:type="spellEnd"/>
            <w:r w:rsidRPr="009E5528">
              <w:rPr>
                <w:b w:val="0"/>
                <w:sz w:val="18"/>
                <w:szCs w:val="18"/>
              </w:rPr>
              <w:t>.</w:t>
            </w:r>
            <w:proofErr w:type="spellStart"/>
            <w:r w:rsidRPr="009844C7">
              <w:rPr>
                <w:b w:val="0"/>
                <w:sz w:val="18"/>
                <w:szCs w:val="18"/>
                <w:lang w:val="en-US"/>
              </w:rPr>
              <w:t>ru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3DAB" w:rsidRPr="006F72E6" w:rsidRDefault="00E73DAB" w:rsidP="00E73D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E73DAB" w:rsidRPr="006F72E6" w:rsidRDefault="00E73DAB" w:rsidP="00E73D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</w:tr>
      <w:tr w:rsidR="007152AB" w:rsidRPr="006F72E6" w:rsidTr="00E73DAB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E73DAB" w:rsidRDefault="007152AB" w:rsidP="007152AB">
            <w:pPr>
              <w:ind w:firstLine="0"/>
              <w:jc w:val="center"/>
              <w:rPr>
                <w:rFonts w:ascii="Times New Roman" w:hAnsi="Times New Roman"/>
              </w:rPr>
            </w:pPr>
          </w:p>
          <w:p w:rsidR="007152AB" w:rsidRPr="002300BF" w:rsidRDefault="000C1377" w:rsidP="00F924B8">
            <w:pPr>
              <w:ind w:firstLine="0"/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</w:rPr>
              <w:t>Пресс-выпуск</w:t>
            </w:r>
            <w:r w:rsidR="007152AB" w:rsidRPr="00E16DC1">
              <w:rPr>
                <w:rFonts w:ascii="Times New Roman" w:hAnsi="Times New Roman"/>
              </w:rPr>
              <w:t xml:space="preserve"> №</w:t>
            </w:r>
            <w:r w:rsidR="00C51924">
              <w:rPr>
                <w:rFonts w:ascii="Times New Roman" w:hAnsi="Times New Roman"/>
                <w:lang w:val="en-US"/>
              </w:rPr>
              <w:t xml:space="preserve"> </w:t>
            </w:r>
            <w:r w:rsidR="00F924B8">
              <w:rPr>
                <w:rFonts w:ascii="Times New Roman" w:hAnsi="Times New Roman"/>
                <w:u w:val="single"/>
              </w:rPr>
              <w:t>02-01-39/54</w:t>
            </w:r>
            <w:r w:rsidR="007152AB">
              <w:rPr>
                <w:rFonts w:ascii="Times New Roman" w:hAnsi="Times New Roman"/>
              </w:rPr>
              <w:br/>
            </w:r>
            <w:r w:rsidR="007152AB" w:rsidRPr="00D2499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2300BF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="00D2499E">
              <w:rPr>
                <w:rFonts w:ascii="Times New Roman" w:hAnsi="Times New Roman"/>
                <w:sz w:val="24"/>
                <w:szCs w:val="24"/>
              </w:rPr>
              <w:t>.</w:t>
            </w:r>
            <w:r w:rsidR="002300BF">
              <w:rPr>
                <w:rFonts w:ascii="Times New Roman" w:hAnsi="Times New Roman"/>
                <w:sz w:val="24"/>
                <w:szCs w:val="24"/>
                <w:lang w:val="en-US"/>
              </w:rPr>
              <w:t>07</w:t>
            </w:r>
            <w:r w:rsidR="00D2499E">
              <w:rPr>
                <w:rFonts w:ascii="Times New Roman" w:hAnsi="Times New Roman"/>
                <w:sz w:val="24"/>
                <w:szCs w:val="24"/>
              </w:rPr>
              <w:t>.20</w:t>
            </w:r>
            <w:r w:rsidR="002300BF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6F72E6" w:rsidRDefault="007152AB" w:rsidP="007152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:rsidR="007152AB" w:rsidRPr="006F72E6" w:rsidRDefault="007152AB" w:rsidP="007152AB">
            <w:pPr>
              <w:ind w:firstLine="0"/>
              <w:rPr>
                <w:rFonts w:ascii="Times New Roman" w:hAnsi="Times New Roman"/>
                <w:sz w:val="22"/>
              </w:rPr>
            </w:pPr>
          </w:p>
        </w:tc>
      </w:tr>
    </w:tbl>
    <w:p w:rsidR="00C2278A" w:rsidRDefault="00C2278A" w:rsidP="00751650">
      <w:pPr>
        <w:ind w:firstLine="0"/>
        <w:rPr>
          <w:rFonts w:ascii="Times New Roman" w:hAnsi="Times New Roman"/>
          <w:b/>
        </w:rPr>
      </w:pPr>
    </w:p>
    <w:p w:rsidR="00C2278A" w:rsidRPr="00C2278A" w:rsidRDefault="00C2278A" w:rsidP="00751650">
      <w:pPr>
        <w:ind w:firstLine="0"/>
        <w:rPr>
          <w:rFonts w:ascii="Times New Roman" w:hAnsi="Times New Roman"/>
          <w:b/>
        </w:rPr>
      </w:pPr>
      <w:r w:rsidRPr="00C2278A">
        <w:rPr>
          <w:rFonts w:ascii="Times New Roman" w:hAnsi="Times New Roman"/>
          <w:b/>
        </w:rPr>
        <w:t xml:space="preserve">Среднемесячная номинальная заработная плата </w:t>
      </w:r>
    </w:p>
    <w:p w:rsidR="008F74FA" w:rsidRDefault="00C2278A" w:rsidP="00751650">
      <w:pPr>
        <w:ind w:firstLine="0"/>
        <w:rPr>
          <w:rFonts w:ascii="Times New Roman" w:hAnsi="Times New Roman"/>
          <w:b/>
        </w:rPr>
      </w:pPr>
      <w:r w:rsidRPr="00C2278A">
        <w:rPr>
          <w:rFonts w:ascii="Times New Roman" w:hAnsi="Times New Roman"/>
          <w:b/>
        </w:rPr>
        <w:t>в Камчатском крае в мае 2020 года</w:t>
      </w:r>
    </w:p>
    <w:p w:rsidR="00C2278A" w:rsidRDefault="00C2278A" w:rsidP="00751650">
      <w:pPr>
        <w:ind w:firstLine="0"/>
        <w:rPr>
          <w:rFonts w:ascii="Times New Roman" w:hAnsi="Times New Roman"/>
          <w:b/>
        </w:rPr>
      </w:pPr>
    </w:p>
    <w:p w:rsidR="00C2278A" w:rsidRDefault="00C2278A" w:rsidP="00751650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Камчатстатом подведены итоги за январь - май 2020 года по среднем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сячной заработной плате в Камчатском крае</w:t>
      </w:r>
      <w:r w:rsidR="00335CB9">
        <w:rPr>
          <w:rFonts w:ascii="Times New Roman" w:hAnsi="Times New Roman"/>
        </w:rPr>
        <w:t xml:space="preserve"> по полному кругу предприятий</w:t>
      </w:r>
      <w:r>
        <w:rPr>
          <w:rFonts w:ascii="Times New Roman" w:hAnsi="Times New Roman"/>
        </w:rPr>
        <w:t>. По данным, полученным от предприятий и организаций края, в январе – мае тек</w:t>
      </w:r>
      <w:r>
        <w:rPr>
          <w:rFonts w:ascii="Times New Roman" w:hAnsi="Times New Roman"/>
        </w:rPr>
        <w:t>у</w:t>
      </w:r>
      <w:r>
        <w:rPr>
          <w:rFonts w:ascii="Times New Roman" w:hAnsi="Times New Roman"/>
        </w:rPr>
        <w:t xml:space="preserve">щего года среднемесячная номинальная заработная плата сложилась в размере 80371,0 рубля или 105,9 к соответствующему периоду </w:t>
      </w:r>
      <w:r w:rsidR="00335CB9">
        <w:rPr>
          <w:rFonts w:ascii="Times New Roman" w:hAnsi="Times New Roman"/>
        </w:rPr>
        <w:t>2019</w:t>
      </w:r>
      <w:r>
        <w:rPr>
          <w:rFonts w:ascii="Times New Roman" w:hAnsi="Times New Roman"/>
        </w:rPr>
        <w:t xml:space="preserve"> года. </w:t>
      </w:r>
    </w:p>
    <w:p w:rsidR="00C2278A" w:rsidRDefault="00C2278A" w:rsidP="00C2278A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ab/>
        <w:t>За май данный показатель составил 100636,7 рубля и увеличился по сра</w:t>
      </w: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нению с апрелем 2020 года на 33,8 процента. </w:t>
      </w:r>
      <w:r w:rsidR="00F5375C">
        <w:rPr>
          <w:rFonts w:ascii="Times New Roman" w:hAnsi="Times New Roman"/>
        </w:rPr>
        <w:t>Майский рост зарплаты</w:t>
      </w:r>
      <w:r>
        <w:rPr>
          <w:rFonts w:ascii="Times New Roman" w:hAnsi="Times New Roman"/>
        </w:rPr>
        <w:t xml:space="preserve"> трад</w:t>
      </w:r>
      <w:r>
        <w:rPr>
          <w:rFonts w:ascii="Times New Roman" w:hAnsi="Times New Roman"/>
        </w:rPr>
        <w:t>и</w:t>
      </w:r>
      <w:r>
        <w:rPr>
          <w:rFonts w:ascii="Times New Roman" w:hAnsi="Times New Roman"/>
        </w:rPr>
        <w:t>цион</w:t>
      </w:r>
      <w:r w:rsidR="00F5375C">
        <w:rPr>
          <w:rFonts w:ascii="Times New Roman" w:hAnsi="Times New Roman"/>
        </w:rPr>
        <w:t>ен</w:t>
      </w:r>
      <w:r>
        <w:rPr>
          <w:rFonts w:ascii="Times New Roman" w:hAnsi="Times New Roman"/>
        </w:rPr>
        <w:t xml:space="preserve"> для Камчатского края. Так, например, в 2019 году темп роста за май м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сяц составлял 121,6 процента. Ситуация объясняется началом отпускного п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риода для жителей Камчатки. В 2020 году, кроме отпускных выплат</w:t>
      </w:r>
      <w:r w:rsidR="00F5493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на пов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шение показателя повлияли </w:t>
      </w:r>
      <w:r w:rsidRPr="00B811A9">
        <w:rPr>
          <w:rFonts w:ascii="Times New Roman" w:hAnsi="Times New Roman"/>
          <w:szCs w:val="28"/>
        </w:rPr>
        <w:t xml:space="preserve">выплаты стимулирующего характера за работу в особых условиях труда по борьбе с </w:t>
      </w:r>
      <w:proofErr w:type="spellStart"/>
      <w:r w:rsidRPr="00B811A9">
        <w:rPr>
          <w:rFonts w:ascii="Times New Roman" w:hAnsi="Times New Roman"/>
          <w:szCs w:val="28"/>
        </w:rPr>
        <w:t>короновирусной</w:t>
      </w:r>
      <w:proofErr w:type="spellEnd"/>
      <w:r w:rsidRPr="00B811A9">
        <w:rPr>
          <w:rFonts w:ascii="Times New Roman" w:hAnsi="Times New Roman"/>
          <w:szCs w:val="28"/>
        </w:rPr>
        <w:t xml:space="preserve"> инфекцией с учетом севе</w:t>
      </w:r>
      <w:r w:rsidRPr="00B811A9">
        <w:rPr>
          <w:rFonts w:ascii="Times New Roman" w:hAnsi="Times New Roman"/>
          <w:szCs w:val="28"/>
        </w:rPr>
        <w:t>р</w:t>
      </w:r>
      <w:r w:rsidRPr="00B811A9">
        <w:rPr>
          <w:rFonts w:ascii="Times New Roman" w:hAnsi="Times New Roman"/>
          <w:szCs w:val="28"/>
        </w:rPr>
        <w:t>ных надбавок и районных коэффициентов</w:t>
      </w:r>
      <w:r>
        <w:rPr>
          <w:rFonts w:ascii="Times New Roman" w:hAnsi="Times New Roman"/>
          <w:szCs w:val="28"/>
        </w:rPr>
        <w:t>.</w:t>
      </w:r>
    </w:p>
    <w:p w:rsidR="00C2278A" w:rsidRPr="00B811A9" w:rsidRDefault="00C2278A" w:rsidP="00C2278A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Наибольший рост среднемесячной номинальной заработной платы в мае 2020 года за</w:t>
      </w:r>
      <w:r w:rsidR="00BC0853">
        <w:rPr>
          <w:rFonts w:ascii="Times New Roman" w:hAnsi="Times New Roman"/>
          <w:szCs w:val="28"/>
        </w:rPr>
        <w:t xml:space="preserve">фиксирован </w:t>
      </w:r>
      <w:r w:rsidR="00335CB9">
        <w:rPr>
          <w:rFonts w:ascii="Times New Roman" w:hAnsi="Times New Roman"/>
          <w:szCs w:val="28"/>
        </w:rPr>
        <w:t>в организациях образования (188,9%),</w:t>
      </w:r>
      <w:r w:rsidR="00335CB9" w:rsidRPr="00335CB9">
        <w:rPr>
          <w:rFonts w:ascii="Times New Roman" w:hAnsi="Times New Roman"/>
          <w:szCs w:val="28"/>
        </w:rPr>
        <w:t xml:space="preserve"> </w:t>
      </w:r>
      <w:r w:rsidR="00335CB9">
        <w:rPr>
          <w:rFonts w:ascii="Times New Roman" w:hAnsi="Times New Roman"/>
          <w:szCs w:val="28"/>
        </w:rPr>
        <w:t xml:space="preserve">рыболовстве и рыбоводстве (183,1%), на предприятиях </w:t>
      </w:r>
      <w:r w:rsidR="00BC0853">
        <w:rPr>
          <w:rFonts w:ascii="Times New Roman" w:hAnsi="Times New Roman"/>
          <w:szCs w:val="28"/>
        </w:rPr>
        <w:t>по</w:t>
      </w:r>
      <w:r>
        <w:rPr>
          <w:rFonts w:ascii="Times New Roman" w:hAnsi="Times New Roman"/>
          <w:szCs w:val="28"/>
        </w:rPr>
        <w:t xml:space="preserve"> </w:t>
      </w:r>
      <w:r w:rsidR="00BC0853">
        <w:rPr>
          <w:rFonts w:ascii="Times New Roman" w:hAnsi="Times New Roman"/>
          <w:szCs w:val="28"/>
        </w:rPr>
        <w:t>переработке и консервировани</w:t>
      </w:r>
      <w:r w:rsidR="00335CB9">
        <w:rPr>
          <w:rFonts w:ascii="Times New Roman" w:hAnsi="Times New Roman"/>
          <w:szCs w:val="28"/>
        </w:rPr>
        <w:t>ю</w:t>
      </w:r>
      <w:r w:rsidR="00BC0853">
        <w:rPr>
          <w:rFonts w:ascii="Times New Roman" w:hAnsi="Times New Roman"/>
          <w:szCs w:val="28"/>
        </w:rPr>
        <w:t xml:space="preserve"> рыбы (1</w:t>
      </w:r>
      <w:r w:rsidR="00335CB9">
        <w:rPr>
          <w:rFonts w:ascii="Times New Roman" w:hAnsi="Times New Roman"/>
          <w:szCs w:val="28"/>
        </w:rPr>
        <w:t>73</w:t>
      </w:r>
      <w:r w:rsidR="00BC0853">
        <w:rPr>
          <w:rFonts w:ascii="Times New Roman" w:hAnsi="Times New Roman"/>
          <w:szCs w:val="28"/>
        </w:rPr>
        <w:t>,</w:t>
      </w:r>
      <w:r w:rsidR="00335CB9">
        <w:rPr>
          <w:rFonts w:ascii="Times New Roman" w:hAnsi="Times New Roman"/>
          <w:szCs w:val="28"/>
        </w:rPr>
        <w:t>8</w:t>
      </w:r>
      <w:r w:rsidR="00BC0853">
        <w:rPr>
          <w:rFonts w:ascii="Times New Roman" w:hAnsi="Times New Roman"/>
          <w:szCs w:val="28"/>
        </w:rPr>
        <w:t xml:space="preserve">), </w:t>
      </w:r>
      <w:r w:rsidR="00335CB9">
        <w:rPr>
          <w:rFonts w:ascii="Times New Roman" w:hAnsi="Times New Roman"/>
          <w:szCs w:val="28"/>
        </w:rPr>
        <w:t xml:space="preserve">в организациях </w:t>
      </w:r>
      <w:r w:rsidR="00BC0853">
        <w:rPr>
          <w:rFonts w:ascii="Times New Roman" w:hAnsi="Times New Roman"/>
          <w:szCs w:val="28"/>
        </w:rPr>
        <w:t>здравоохранени</w:t>
      </w:r>
      <w:r w:rsidR="00335CB9">
        <w:rPr>
          <w:rFonts w:ascii="Times New Roman" w:hAnsi="Times New Roman"/>
          <w:szCs w:val="28"/>
        </w:rPr>
        <w:t>я</w:t>
      </w:r>
      <w:r w:rsidR="00BC0853">
        <w:rPr>
          <w:rFonts w:ascii="Times New Roman" w:hAnsi="Times New Roman"/>
          <w:szCs w:val="28"/>
        </w:rPr>
        <w:t xml:space="preserve"> и социальных услуг (140,1%).</w:t>
      </w:r>
    </w:p>
    <w:p w:rsidR="00C2278A" w:rsidRPr="00C2278A" w:rsidRDefault="00C2278A" w:rsidP="00751650">
      <w:pPr>
        <w:ind w:firstLine="0"/>
        <w:rPr>
          <w:rFonts w:ascii="Times New Roman" w:hAnsi="Times New Roman"/>
        </w:rPr>
      </w:pPr>
    </w:p>
    <w:p w:rsidR="00F4059B" w:rsidRDefault="00F4059B" w:rsidP="00F4059B">
      <w:pPr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:rsidR="003A4773" w:rsidRPr="002B6B70" w:rsidRDefault="003A4773" w:rsidP="00F71F0E">
      <w:pPr>
        <w:tabs>
          <w:tab w:val="left" w:pos="1087"/>
        </w:tabs>
        <w:rPr>
          <w:rFonts w:ascii="Times New Roman" w:hAnsi="Times New Roman"/>
          <w:sz w:val="24"/>
          <w:szCs w:val="24"/>
        </w:rPr>
      </w:pPr>
    </w:p>
    <w:p w:rsidR="005E2047" w:rsidRDefault="005E2047" w:rsidP="0090725E">
      <w:pPr>
        <w:tabs>
          <w:tab w:val="left" w:pos="567"/>
        </w:tabs>
        <w:ind w:firstLine="567"/>
        <w:rPr>
          <w:rFonts w:ascii="Times New Roman" w:hAnsi="Times New Roman"/>
          <w:sz w:val="24"/>
          <w:szCs w:val="24"/>
        </w:rPr>
      </w:pPr>
    </w:p>
    <w:p w:rsidR="00A349C2" w:rsidRDefault="00A349C2" w:rsidP="0090725E">
      <w:pPr>
        <w:rPr>
          <w:rFonts w:ascii="Times New Roman" w:hAnsi="Times New Roman"/>
          <w:sz w:val="24"/>
          <w:szCs w:val="24"/>
        </w:rPr>
      </w:pPr>
    </w:p>
    <w:p w:rsidR="00A349C2" w:rsidRDefault="00A349C2" w:rsidP="0090725E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211"/>
        <w:gridCol w:w="4641"/>
      </w:tblGrid>
      <w:tr w:rsidR="008F74FA" w:rsidRPr="006F72E6" w:rsidTr="00751650">
        <w:trPr>
          <w:trHeight w:val="543"/>
        </w:trPr>
        <w:tc>
          <w:tcPr>
            <w:tcW w:w="5211" w:type="dxa"/>
          </w:tcPr>
          <w:p w:rsidR="008F74FA" w:rsidRPr="006F72E6" w:rsidRDefault="008F74FA">
            <w:pPr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641" w:type="dxa"/>
          </w:tcPr>
          <w:p w:rsidR="008F74FA" w:rsidRPr="00994C65" w:rsidRDefault="008F74FA" w:rsidP="00405E8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94C65">
              <w:rPr>
                <w:rFonts w:ascii="Times New Roman" w:hAnsi="Times New Roman"/>
                <w:sz w:val="24"/>
                <w:szCs w:val="24"/>
              </w:rPr>
              <w:t>Камчатстат</w:t>
            </w:r>
          </w:p>
        </w:tc>
      </w:tr>
    </w:tbl>
    <w:p w:rsidR="008F74FA" w:rsidRPr="007D64CA" w:rsidRDefault="008F74FA" w:rsidP="00751650">
      <w:pPr>
        <w:rPr>
          <w:rFonts w:ascii="Times New Roman" w:hAnsi="Times New Roman"/>
          <w:sz w:val="16"/>
          <w:szCs w:val="16"/>
        </w:rPr>
      </w:pPr>
    </w:p>
    <w:sectPr w:rsidR="008F74FA" w:rsidRPr="007D64CA" w:rsidSect="00751650">
      <w:pgSz w:w="11906" w:h="16838" w:code="9"/>
      <w:pgMar w:top="993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208" w:rsidRDefault="00AC1208">
      <w:r>
        <w:separator/>
      </w:r>
    </w:p>
  </w:endnote>
  <w:endnote w:type="continuationSeparator" w:id="0">
    <w:p w:rsidR="00AC1208" w:rsidRDefault="00AC1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208" w:rsidRDefault="00AC1208">
      <w:r>
        <w:separator/>
      </w:r>
    </w:p>
  </w:footnote>
  <w:footnote w:type="continuationSeparator" w:id="0">
    <w:p w:rsidR="00AC1208" w:rsidRDefault="00AC12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03A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22591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F3C29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13035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C3034A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5">
    <w:nsid w:val="4C1E589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DB613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9D310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9F642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2340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5336CF9"/>
    <w:multiLevelType w:val="singleLevel"/>
    <w:tmpl w:val="D01C69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95"/>
    <w:rsid w:val="00012F76"/>
    <w:rsid w:val="00026338"/>
    <w:rsid w:val="00027F83"/>
    <w:rsid w:val="00032934"/>
    <w:rsid w:val="00066E1E"/>
    <w:rsid w:val="00075F4E"/>
    <w:rsid w:val="00085CBB"/>
    <w:rsid w:val="000A5520"/>
    <w:rsid w:val="000A66A4"/>
    <w:rsid w:val="000A698E"/>
    <w:rsid w:val="000C1377"/>
    <w:rsid w:val="000C15DE"/>
    <w:rsid w:val="000C7738"/>
    <w:rsid w:val="000D51AD"/>
    <w:rsid w:val="000E0646"/>
    <w:rsid w:val="000F4EE6"/>
    <w:rsid w:val="00105E21"/>
    <w:rsid w:val="0010778B"/>
    <w:rsid w:val="00131BBD"/>
    <w:rsid w:val="0013584F"/>
    <w:rsid w:val="00141728"/>
    <w:rsid w:val="00172359"/>
    <w:rsid w:val="001750CF"/>
    <w:rsid w:val="00196A8F"/>
    <w:rsid w:val="001A32A9"/>
    <w:rsid w:val="001B5B77"/>
    <w:rsid w:val="001C0547"/>
    <w:rsid w:val="001C3EA6"/>
    <w:rsid w:val="001D3599"/>
    <w:rsid w:val="001F7F95"/>
    <w:rsid w:val="00200491"/>
    <w:rsid w:val="002155D8"/>
    <w:rsid w:val="002300BF"/>
    <w:rsid w:val="0024378B"/>
    <w:rsid w:val="00274868"/>
    <w:rsid w:val="00285079"/>
    <w:rsid w:val="00291E4F"/>
    <w:rsid w:val="00292BD8"/>
    <w:rsid w:val="002B2229"/>
    <w:rsid w:val="002B6B70"/>
    <w:rsid w:val="002C3B29"/>
    <w:rsid w:val="002D60FE"/>
    <w:rsid w:val="002E0B9A"/>
    <w:rsid w:val="002E3CC0"/>
    <w:rsid w:val="002F09F4"/>
    <w:rsid w:val="002F0C79"/>
    <w:rsid w:val="002F64BE"/>
    <w:rsid w:val="00321713"/>
    <w:rsid w:val="003227CC"/>
    <w:rsid w:val="00331BAF"/>
    <w:rsid w:val="00335CB9"/>
    <w:rsid w:val="00340B0F"/>
    <w:rsid w:val="00371223"/>
    <w:rsid w:val="003742B9"/>
    <w:rsid w:val="003753F0"/>
    <w:rsid w:val="00393003"/>
    <w:rsid w:val="003A4773"/>
    <w:rsid w:val="003C7CDC"/>
    <w:rsid w:val="003D78B6"/>
    <w:rsid w:val="003E508D"/>
    <w:rsid w:val="003E708B"/>
    <w:rsid w:val="003F02F1"/>
    <w:rsid w:val="00405E8B"/>
    <w:rsid w:val="004113E5"/>
    <w:rsid w:val="0042141E"/>
    <w:rsid w:val="004255D3"/>
    <w:rsid w:val="004266A9"/>
    <w:rsid w:val="00443DA3"/>
    <w:rsid w:val="00455FE6"/>
    <w:rsid w:val="00466F9B"/>
    <w:rsid w:val="00470E91"/>
    <w:rsid w:val="004952EB"/>
    <w:rsid w:val="00496287"/>
    <w:rsid w:val="004B2FA8"/>
    <w:rsid w:val="004D0477"/>
    <w:rsid w:val="004D49C1"/>
    <w:rsid w:val="004F29BF"/>
    <w:rsid w:val="004F4569"/>
    <w:rsid w:val="00512E72"/>
    <w:rsid w:val="00524B7C"/>
    <w:rsid w:val="005353A7"/>
    <w:rsid w:val="00537E06"/>
    <w:rsid w:val="00545100"/>
    <w:rsid w:val="00557116"/>
    <w:rsid w:val="00580CDB"/>
    <w:rsid w:val="005856BE"/>
    <w:rsid w:val="0059037A"/>
    <w:rsid w:val="00590FA1"/>
    <w:rsid w:val="005E2047"/>
    <w:rsid w:val="005E2138"/>
    <w:rsid w:val="00635B35"/>
    <w:rsid w:val="00640F7F"/>
    <w:rsid w:val="00642E91"/>
    <w:rsid w:val="0065573F"/>
    <w:rsid w:val="006826D0"/>
    <w:rsid w:val="00683BC5"/>
    <w:rsid w:val="00695119"/>
    <w:rsid w:val="006A09ED"/>
    <w:rsid w:val="006C5D2B"/>
    <w:rsid w:val="006F72E6"/>
    <w:rsid w:val="00713887"/>
    <w:rsid w:val="007152AB"/>
    <w:rsid w:val="007312FE"/>
    <w:rsid w:val="00745C0F"/>
    <w:rsid w:val="00750565"/>
    <w:rsid w:val="00751650"/>
    <w:rsid w:val="00754820"/>
    <w:rsid w:val="00766B02"/>
    <w:rsid w:val="00791760"/>
    <w:rsid w:val="007A7118"/>
    <w:rsid w:val="007B3006"/>
    <w:rsid w:val="007D64CA"/>
    <w:rsid w:val="007E3FC7"/>
    <w:rsid w:val="007E4C19"/>
    <w:rsid w:val="007E6195"/>
    <w:rsid w:val="007F2940"/>
    <w:rsid w:val="007F41DA"/>
    <w:rsid w:val="007F580E"/>
    <w:rsid w:val="0080124D"/>
    <w:rsid w:val="00802425"/>
    <w:rsid w:val="00803EBC"/>
    <w:rsid w:val="00804821"/>
    <w:rsid w:val="00812BDE"/>
    <w:rsid w:val="00830BDB"/>
    <w:rsid w:val="0083714A"/>
    <w:rsid w:val="008376BC"/>
    <w:rsid w:val="00852E64"/>
    <w:rsid w:val="00857928"/>
    <w:rsid w:val="00874530"/>
    <w:rsid w:val="008839A8"/>
    <w:rsid w:val="00884996"/>
    <w:rsid w:val="008917E9"/>
    <w:rsid w:val="008A3859"/>
    <w:rsid w:val="008B0750"/>
    <w:rsid w:val="008C2927"/>
    <w:rsid w:val="008C40F1"/>
    <w:rsid w:val="008F74FA"/>
    <w:rsid w:val="00903694"/>
    <w:rsid w:val="0090725E"/>
    <w:rsid w:val="00913896"/>
    <w:rsid w:val="00925B34"/>
    <w:rsid w:val="00956071"/>
    <w:rsid w:val="0096329D"/>
    <w:rsid w:val="00967E62"/>
    <w:rsid w:val="00975ABF"/>
    <w:rsid w:val="00975DD8"/>
    <w:rsid w:val="00994C65"/>
    <w:rsid w:val="009A0D9C"/>
    <w:rsid w:val="009B541C"/>
    <w:rsid w:val="009C0C44"/>
    <w:rsid w:val="009C2F68"/>
    <w:rsid w:val="009D34C3"/>
    <w:rsid w:val="009D5330"/>
    <w:rsid w:val="009E06BA"/>
    <w:rsid w:val="009F4B78"/>
    <w:rsid w:val="00A05072"/>
    <w:rsid w:val="00A07C23"/>
    <w:rsid w:val="00A349C2"/>
    <w:rsid w:val="00A50F76"/>
    <w:rsid w:val="00A666D6"/>
    <w:rsid w:val="00A70703"/>
    <w:rsid w:val="00A775D0"/>
    <w:rsid w:val="00A87ECD"/>
    <w:rsid w:val="00AA4E9D"/>
    <w:rsid w:val="00AC1208"/>
    <w:rsid w:val="00AD6CDE"/>
    <w:rsid w:val="00AE2F24"/>
    <w:rsid w:val="00AE4356"/>
    <w:rsid w:val="00B15B03"/>
    <w:rsid w:val="00B23D0F"/>
    <w:rsid w:val="00B25ECD"/>
    <w:rsid w:val="00B325F6"/>
    <w:rsid w:val="00B56895"/>
    <w:rsid w:val="00B618AB"/>
    <w:rsid w:val="00B812ED"/>
    <w:rsid w:val="00B968F4"/>
    <w:rsid w:val="00BA482E"/>
    <w:rsid w:val="00BC0853"/>
    <w:rsid w:val="00C13C19"/>
    <w:rsid w:val="00C2278A"/>
    <w:rsid w:val="00C35087"/>
    <w:rsid w:val="00C51924"/>
    <w:rsid w:val="00C51C0F"/>
    <w:rsid w:val="00C759AD"/>
    <w:rsid w:val="00C9453B"/>
    <w:rsid w:val="00C97305"/>
    <w:rsid w:val="00CA5BD8"/>
    <w:rsid w:val="00CB0E7B"/>
    <w:rsid w:val="00CB1692"/>
    <w:rsid w:val="00CC518C"/>
    <w:rsid w:val="00CD04E5"/>
    <w:rsid w:val="00CD064C"/>
    <w:rsid w:val="00CF31C8"/>
    <w:rsid w:val="00CF7544"/>
    <w:rsid w:val="00D1744A"/>
    <w:rsid w:val="00D2499E"/>
    <w:rsid w:val="00D35090"/>
    <w:rsid w:val="00D36B9A"/>
    <w:rsid w:val="00D43177"/>
    <w:rsid w:val="00D61554"/>
    <w:rsid w:val="00D64933"/>
    <w:rsid w:val="00D75198"/>
    <w:rsid w:val="00D9490A"/>
    <w:rsid w:val="00DB3A90"/>
    <w:rsid w:val="00DB5621"/>
    <w:rsid w:val="00DB60BC"/>
    <w:rsid w:val="00DE5475"/>
    <w:rsid w:val="00E16DC1"/>
    <w:rsid w:val="00E33EF5"/>
    <w:rsid w:val="00E371D0"/>
    <w:rsid w:val="00E675EC"/>
    <w:rsid w:val="00E73DAB"/>
    <w:rsid w:val="00EA113C"/>
    <w:rsid w:val="00EA4502"/>
    <w:rsid w:val="00EB2B67"/>
    <w:rsid w:val="00EC7AA7"/>
    <w:rsid w:val="00EF0859"/>
    <w:rsid w:val="00EF2279"/>
    <w:rsid w:val="00EF598C"/>
    <w:rsid w:val="00F02964"/>
    <w:rsid w:val="00F152BA"/>
    <w:rsid w:val="00F22E37"/>
    <w:rsid w:val="00F4059B"/>
    <w:rsid w:val="00F5375C"/>
    <w:rsid w:val="00F54743"/>
    <w:rsid w:val="00F5493C"/>
    <w:rsid w:val="00F56F4F"/>
    <w:rsid w:val="00F71F0E"/>
    <w:rsid w:val="00F924B8"/>
    <w:rsid w:val="00FE3367"/>
    <w:rsid w:val="00FE5F9B"/>
    <w:rsid w:val="00FF267A"/>
    <w:rsid w:val="00FF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59AD"/>
    <w:pPr>
      <w:ind w:firstLine="709"/>
      <w:jc w:val="both"/>
    </w:pPr>
    <w:rPr>
      <w:rFonts w:ascii="Arial" w:hAnsi="Arial"/>
      <w:sz w:val="28"/>
    </w:rPr>
  </w:style>
  <w:style w:type="paragraph" w:styleId="1">
    <w:name w:val="heading 1"/>
    <w:basedOn w:val="a"/>
    <w:next w:val="a"/>
    <w:qFormat/>
    <w:rsid w:val="00C759AD"/>
    <w:pPr>
      <w:keepNext/>
      <w:ind w:firstLine="0"/>
      <w:jc w:val="center"/>
      <w:outlineLvl w:val="0"/>
    </w:pPr>
    <w:rPr>
      <w:b/>
      <w:caps/>
      <w:kern w:val="28"/>
      <w:sz w:val="32"/>
    </w:rPr>
  </w:style>
  <w:style w:type="paragraph" w:styleId="2">
    <w:name w:val="heading 2"/>
    <w:basedOn w:val="a"/>
    <w:next w:val="a"/>
    <w:qFormat/>
    <w:rsid w:val="00C759AD"/>
    <w:pPr>
      <w:keepNext/>
      <w:spacing w:before="240" w:after="60"/>
      <w:jc w:val="left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C759AD"/>
    <w:pPr>
      <w:keepNext/>
      <w:spacing w:before="240" w:after="60"/>
      <w:outlineLvl w:val="2"/>
    </w:pPr>
    <w:rPr>
      <w:sz w:val="24"/>
    </w:rPr>
  </w:style>
  <w:style w:type="paragraph" w:styleId="4">
    <w:name w:val="heading 4"/>
    <w:basedOn w:val="a"/>
    <w:next w:val="a"/>
    <w:qFormat/>
    <w:rsid w:val="00C759AD"/>
    <w:pPr>
      <w:keepNext/>
      <w:ind w:firstLine="0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C759AD"/>
    <w:pPr>
      <w:keepNext/>
      <w:spacing w:before="120"/>
      <w:ind w:firstLine="0"/>
      <w:jc w:val="left"/>
      <w:outlineLvl w:val="4"/>
    </w:pPr>
    <w:rPr>
      <w:b/>
      <w:sz w:val="22"/>
    </w:rPr>
  </w:style>
  <w:style w:type="paragraph" w:styleId="6">
    <w:name w:val="heading 6"/>
    <w:basedOn w:val="a"/>
    <w:next w:val="a"/>
    <w:qFormat/>
    <w:rsid w:val="00C759AD"/>
    <w:pPr>
      <w:keepNext/>
      <w:ind w:firstLine="0"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C759AD"/>
    <w:pPr>
      <w:keepNext/>
      <w:ind w:left="602" w:firstLine="0"/>
      <w:outlineLvl w:val="6"/>
    </w:pPr>
    <w:rPr>
      <w:rFonts w:ascii="Times New Roman" w:hAnsi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9AD"/>
  </w:style>
  <w:style w:type="paragraph" w:customStyle="1" w:styleId="a5">
    <w:name w:val="Текст в таблице"/>
    <w:basedOn w:val="a"/>
    <w:rsid w:val="00C759AD"/>
    <w:pPr>
      <w:ind w:firstLine="0"/>
      <w:jc w:val="left"/>
    </w:pPr>
    <w:rPr>
      <w:sz w:val="24"/>
    </w:rPr>
  </w:style>
  <w:style w:type="paragraph" w:styleId="20">
    <w:name w:val="Body Text Indent 2"/>
    <w:basedOn w:val="a"/>
    <w:rsid w:val="00C759AD"/>
    <w:rPr>
      <w:sz w:val="24"/>
    </w:rPr>
  </w:style>
  <w:style w:type="character" w:styleId="a6">
    <w:name w:val="footnote reference"/>
    <w:basedOn w:val="a0"/>
    <w:rsid w:val="00C759AD"/>
    <w:rPr>
      <w:rFonts w:ascii="Times New Roman" w:hAnsi="Times New Roman"/>
      <w:i/>
      <w:sz w:val="24"/>
      <w:vertAlign w:val="baseline"/>
    </w:rPr>
  </w:style>
  <w:style w:type="paragraph" w:styleId="a7">
    <w:name w:val="footnote text"/>
    <w:basedOn w:val="a"/>
    <w:link w:val="a8"/>
    <w:rsid w:val="00C759AD"/>
    <w:rPr>
      <w:rFonts w:ascii="Times New Roman" w:hAnsi="Times New Roman"/>
      <w:i/>
      <w:sz w:val="24"/>
    </w:rPr>
  </w:style>
  <w:style w:type="paragraph" w:styleId="a9">
    <w:name w:val="Body Text"/>
    <w:basedOn w:val="a"/>
    <w:rsid w:val="00C759AD"/>
    <w:pPr>
      <w:spacing w:after="120"/>
      <w:ind w:firstLine="0"/>
      <w:jc w:val="left"/>
    </w:pPr>
    <w:rPr>
      <w:rFonts w:ascii="Times New Roman" w:hAnsi="Times New Roman"/>
      <w:sz w:val="20"/>
    </w:rPr>
  </w:style>
  <w:style w:type="paragraph" w:styleId="aa">
    <w:name w:val="Plain Text"/>
    <w:basedOn w:val="a"/>
    <w:rsid w:val="00C759AD"/>
    <w:pPr>
      <w:ind w:firstLine="0"/>
      <w:jc w:val="left"/>
    </w:pPr>
    <w:rPr>
      <w:rFonts w:ascii="Courier New" w:hAnsi="Courier New"/>
      <w:sz w:val="20"/>
    </w:rPr>
  </w:style>
  <w:style w:type="paragraph" w:styleId="ab">
    <w:name w:val="caption"/>
    <w:basedOn w:val="a"/>
    <w:next w:val="a"/>
    <w:qFormat/>
    <w:rsid w:val="00C759AD"/>
    <w:pPr>
      <w:spacing w:before="120"/>
      <w:ind w:firstLine="0"/>
    </w:pPr>
    <w:rPr>
      <w:b/>
      <w:sz w:val="22"/>
    </w:rPr>
  </w:style>
  <w:style w:type="character" w:styleId="ac">
    <w:name w:val="Hyperlink"/>
    <w:basedOn w:val="a0"/>
    <w:rsid w:val="00C759AD"/>
    <w:rPr>
      <w:color w:val="0000FF"/>
      <w:u w:val="single"/>
    </w:rPr>
  </w:style>
  <w:style w:type="character" w:styleId="ad">
    <w:name w:val="FollowedHyperlink"/>
    <w:basedOn w:val="a0"/>
    <w:rsid w:val="00C759AD"/>
    <w:rPr>
      <w:color w:val="800080"/>
      <w:u w:val="single"/>
    </w:rPr>
  </w:style>
  <w:style w:type="paragraph" w:styleId="ae">
    <w:name w:val="Title"/>
    <w:basedOn w:val="a"/>
    <w:qFormat/>
    <w:rsid w:val="00C759AD"/>
    <w:pPr>
      <w:ind w:firstLine="0"/>
      <w:jc w:val="center"/>
    </w:pPr>
    <w:rPr>
      <w:rFonts w:ascii="Times New Roman" w:hAnsi="Times New Roman"/>
      <w:b/>
      <w:sz w:val="22"/>
    </w:rPr>
  </w:style>
  <w:style w:type="paragraph" w:styleId="21">
    <w:name w:val="Body Text 2"/>
    <w:basedOn w:val="a"/>
    <w:rsid w:val="00C759AD"/>
    <w:pPr>
      <w:ind w:firstLine="0"/>
      <w:jc w:val="center"/>
    </w:pPr>
    <w:rPr>
      <w:rFonts w:ascii="Times New Roman" w:hAnsi="Times New Roman"/>
      <w:sz w:val="20"/>
    </w:rPr>
  </w:style>
  <w:style w:type="paragraph" w:styleId="af">
    <w:name w:val="header"/>
    <w:basedOn w:val="a"/>
    <w:rsid w:val="0059037A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59037A"/>
    <w:pPr>
      <w:tabs>
        <w:tab w:val="center" w:pos="4677"/>
        <w:tab w:val="right" w:pos="9355"/>
      </w:tabs>
    </w:pPr>
  </w:style>
  <w:style w:type="paragraph" w:customStyle="1" w:styleId="10">
    <w:name w:val="Обычный1"/>
    <w:rsid w:val="007152AB"/>
    <w:pPr>
      <w:widowControl w:val="0"/>
      <w:spacing w:line="280" w:lineRule="auto"/>
      <w:jc w:val="center"/>
    </w:pPr>
    <w:rPr>
      <w:b/>
    </w:rPr>
  </w:style>
  <w:style w:type="character" w:customStyle="1" w:styleId="a8">
    <w:name w:val="Текст сноски Знак"/>
    <w:basedOn w:val="a0"/>
    <w:link w:val="a7"/>
    <w:rsid w:val="00CC518C"/>
    <w:rPr>
      <w:i/>
      <w:sz w:val="24"/>
    </w:rPr>
  </w:style>
  <w:style w:type="character" w:customStyle="1" w:styleId="a4">
    <w:name w:val="Основной текст с отступом Знак"/>
    <w:basedOn w:val="a0"/>
    <w:link w:val="a3"/>
    <w:rsid w:val="00CC518C"/>
    <w:rPr>
      <w:rFonts w:ascii="Arial" w:hAnsi="Arial"/>
      <w:sz w:val="28"/>
    </w:rPr>
  </w:style>
  <w:style w:type="paragraph" w:customStyle="1" w:styleId="210">
    <w:name w:val="Основной текст 21"/>
    <w:basedOn w:val="a"/>
    <w:rsid w:val="00751650"/>
  </w:style>
  <w:style w:type="paragraph" w:styleId="af1">
    <w:name w:val="Normal (Web)"/>
    <w:aliases w:val="Обычный (Web)1"/>
    <w:basedOn w:val="a"/>
    <w:uiPriority w:val="99"/>
    <w:rsid w:val="00751650"/>
    <w:pPr>
      <w:spacing w:before="100" w:beforeAutospacing="1" w:after="100" w:afterAutospacing="1"/>
      <w:ind w:firstLine="0"/>
      <w:jc w:val="left"/>
    </w:pPr>
    <w:rPr>
      <w:rFonts w:ascii="Times New Roman" w:hAnsi="Times New Roman"/>
      <w:color w:val="000000"/>
      <w:sz w:val="24"/>
      <w:szCs w:val="24"/>
    </w:rPr>
  </w:style>
  <w:style w:type="paragraph" w:customStyle="1" w:styleId="Default">
    <w:name w:val="Default"/>
    <w:rsid w:val="00751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EA4502"/>
  </w:style>
  <w:style w:type="paragraph" w:styleId="af2">
    <w:name w:val="Balloon Text"/>
    <w:basedOn w:val="a"/>
    <w:link w:val="af3"/>
    <w:rsid w:val="00F5493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F549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mstat.gk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Systems\&#1064;&#1072;&#1073;&#1083;&#1086;&#1085;&#1099;_&#1082;&#1088;&#1072;&#1081;\&#1055;&#1088;&#1077;&#1089;&#1089;-&#1074;&#1099;&#1087;&#1091;&#1089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9A0BB-94A9-4291-AD64-991D7E7C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Пресс-выпуск.dotx</Template>
  <TotalTime>46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Оформление пресс-выпусков</vt:lpstr>
    </vt:vector>
  </TitlesOfParts>
  <Company>KOMITET STATISTICA</Company>
  <LinksUpToDate>false</LinksUpToDate>
  <CharactersWithSpaces>1750</CharactersWithSpaces>
  <SharedDoc>false</SharedDoc>
  <HLinks>
    <vt:vector size="12" baseType="variant">
      <vt:variant>
        <vt:i4>7340152</vt:i4>
      </vt:variant>
      <vt:variant>
        <vt:i4>3</vt:i4>
      </vt:variant>
      <vt:variant>
        <vt:i4>0</vt:i4>
      </vt:variant>
      <vt:variant>
        <vt:i4>5</vt:i4>
      </vt:variant>
      <vt:variant>
        <vt:lpwstr>http://www.kamstat.ru/</vt:lpwstr>
      </vt:variant>
      <vt:variant>
        <vt:lpwstr/>
      </vt:variant>
      <vt:variant>
        <vt:i4>6225953</vt:i4>
      </vt:variant>
      <vt:variant>
        <vt:i4>0</vt:i4>
      </vt:variant>
      <vt:variant>
        <vt:i4>0</vt:i4>
      </vt:variant>
      <vt:variant>
        <vt:i4>5</vt:i4>
      </vt:variant>
      <vt:variant>
        <vt:lpwstr>mailto:kgstat@mail.kamchatka.ru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Оформление пресс-выпусков</dc:title>
  <dc:subject>методичка</dc:subject>
  <dc:creator>Egorova_E</dc:creator>
  <cp:keywords/>
  <cp:lastModifiedBy>p41_gromovaia</cp:lastModifiedBy>
  <cp:revision>7</cp:revision>
  <cp:lastPrinted>2020-07-30T23:05:00Z</cp:lastPrinted>
  <dcterms:created xsi:type="dcterms:W3CDTF">2020-07-30T22:04:00Z</dcterms:created>
  <dcterms:modified xsi:type="dcterms:W3CDTF">2020-07-30T23:16:00Z</dcterms:modified>
</cp:coreProperties>
</file>